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CF" w:rsidRDefault="00423ECF" w:rsidP="00423ECF">
      <w:pPr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631ED3">
        <w:rPr>
          <w:rFonts w:ascii="Arial" w:hAnsi="Arial" w:cs="Arial"/>
          <w:b/>
        </w:rPr>
        <w:t xml:space="preserve"> </w:t>
      </w:r>
      <w:r w:rsidR="00545395">
        <w:rPr>
          <w:rFonts w:ascii="Arial" w:hAnsi="Arial" w:cs="Arial"/>
          <w:b/>
        </w:rPr>
        <w:t xml:space="preserve">VOZNIKOV </w:t>
      </w:r>
      <w:r w:rsidR="00ED1496">
        <w:rPr>
          <w:rFonts w:ascii="Arial" w:hAnsi="Arial" w:cs="Arial"/>
          <w:b/>
        </w:rPr>
        <w:t>ZA SKLOP 3</w:t>
      </w:r>
    </w:p>
    <w:p w:rsidR="00880CDE" w:rsidRDefault="00880CDE" w:rsidP="00423E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STORITVE PREVOZOV </w:t>
      </w:r>
      <w:r w:rsidR="00ED1496">
        <w:rPr>
          <w:rFonts w:ascii="Arial" w:hAnsi="Arial" w:cs="Arial"/>
          <w:b/>
        </w:rPr>
        <w:t>NA OKOLIŠKA LETALIŠČA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A02D42" w:rsidRPr="002D356D" w:rsidTr="00A02D42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545395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izdaje vozniškega dovoljenja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A02D42" w:rsidRPr="002D356D" w:rsidTr="00A02D42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Default="00A02D42" w:rsidP="00804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:rsidR="00A02D42" w:rsidRPr="002D356D" w:rsidRDefault="00A02D42" w:rsidP="00A02D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(Merilo M2: 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2D42" w:rsidRPr="002D356D" w:rsidTr="00A02D42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8DA" w:rsidRPr="002D356D" w:rsidTr="001314F1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8DA" w:rsidRPr="002D356D" w:rsidRDefault="000118DA" w:rsidP="000118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356D" w:rsidRPr="00874DDD" w:rsidRDefault="00B705D9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 w:rsidR="00160D48">
        <w:rPr>
          <w:rFonts w:ascii="Arial" w:eastAsia="Arial Unicode MS" w:hAnsi="Arial" w:cs="Arial"/>
          <w:i/>
          <w:kern w:val="1"/>
        </w:rPr>
        <w:t>zahtevane podatke.</w:t>
      </w:r>
    </w:p>
    <w:p w:rsidR="000118DA" w:rsidRPr="00032A21" w:rsidRDefault="000118DA" w:rsidP="000118DA">
      <w:pPr>
        <w:widowControl w:val="0"/>
        <w:spacing w:after="0" w:line="240" w:lineRule="auto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FF2F37" w:rsidRDefault="00160D48" w:rsidP="00887BF5">
      <w:pPr>
        <w:widowControl w:val="0"/>
        <w:spacing w:after="0" w:line="240" w:lineRule="auto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="00423ECF" w:rsidRPr="00423ECF">
        <w:rPr>
          <w:rFonts w:ascii="Arial" w:eastAsia="Arial Unicode MS" w:hAnsi="Arial" w:cs="Arial"/>
          <w:kern w:val="1"/>
        </w:rPr>
        <w:t xml:space="preserve"> </w:t>
      </w:r>
      <w:r w:rsidR="00FF2F37">
        <w:rPr>
          <w:rFonts w:ascii="Arial" w:eastAsia="Arial Unicode MS" w:hAnsi="Arial" w:cs="Arial"/>
          <w:kern w:val="1"/>
        </w:rPr>
        <w:t xml:space="preserve">vsak </w:t>
      </w:r>
      <w:r w:rsidR="00423ECF" w:rsidRPr="00423ECF">
        <w:rPr>
          <w:rFonts w:ascii="Arial" w:eastAsia="Arial Unicode MS" w:hAnsi="Arial" w:cs="Arial"/>
          <w:kern w:val="1"/>
        </w:rPr>
        <w:t>kader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 ki se nanaša </w:t>
      </w:r>
      <w:r w:rsidR="00803C46">
        <w:rPr>
          <w:rFonts w:ascii="Arial" w:eastAsia="Arial Unicode MS" w:hAnsi="Arial" w:cs="Arial"/>
          <w:kern w:val="1"/>
        </w:rPr>
        <w:t>na merilo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803C46">
        <w:rPr>
          <w:rFonts w:ascii="Arial" w:eastAsia="Arial Unicode MS" w:hAnsi="Arial" w:cs="Arial"/>
          <w:kern w:val="1"/>
        </w:rPr>
        <w:t>M</w:t>
      </w:r>
      <w:r w:rsidR="00880CDE">
        <w:rPr>
          <w:rFonts w:ascii="Arial" w:eastAsia="Arial Unicode MS" w:hAnsi="Arial" w:cs="Arial"/>
          <w:kern w:val="1"/>
        </w:rPr>
        <w:t>2</w:t>
      </w:r>
      <w:r>
        <w:rPr>
          <w:rFonts w:ascii="Arial" w:eastAsia="Arial Unicode MS" w:hAnsi="Arial" w:cs="Arial"/>
          <w:kern w:val="1"/>
        </w:rPr>
        <w:t>,</w:t>
      </w:r>
      <w:r w:rsidR="002D356D">
        <w:rPr>
          <w:rFonts w:ascii="Arial" w:eastAsia="Arial Unicode MS" w:hAnsi="Arial" w:cs="Arial"/>
          <w:kern w:val="1"/>
        </w:rPr>
        <w:t xml:space="preserve">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="00880CDE">
        <w:rPr>
          <w:rFonts w:ascii="Arial" w:eastAsia="Arial Unicode MS" w:hAnsi="Arial" w:cs="Arial"/>
          <w:kern w:val="1"/>
        </w:rPr>
        <w:t>voznik</w:t>
      </w:r>
      <w:r w:rsidR="00423ECF" w:rsidRPr="00423ECF">
        <w:rPr>
          <w:rFonts w:ascii="Arial" w:eastAsia="Arial Unicode MS" w:hAnsi="Arial" w:cs="Arial"/>
          <w:kern w:val="1"/>
        </w:rPr>
        <w:t xml:space="preserve"> zaposlen</w:t>
      </w:r>
      <w:r w:rsidR="00880CDE">
        <w:rPr>
          <w:rFonts w:ascii="Arial" w:eastAsia="Arial Unicode MS" w:hAnsi="Arial" w:cs="Arial"/>
          <w:kern w:val="1"/>
        </w:rPr>
        <w:t xml:space="preserve"> pri ponudniku za nedoločen čas.</w:t>
      </w:r>
    </w:p>
    <w:p w:rsid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:rsidR="00A817CF" w:rsidRPr="00C100E5" w:rsidRDefault="00A817CF" w:rsidP="00A817CF">
      <w:pPr>
        <w:spacing w:line="260" w:lineRule="exact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V/na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  <w:r w:rsidRPr="00C100E5">
        <w:rPr>
          <w:rFonts w:ascii="Arial" w:eastAsia="Calibri" w:hAnsi="Arial" w:cs="Arial"/>
        </w:rPr>
        <w:t xml:space="preserve">, dne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:rsidR="00A817CF" w:rsidRPr="00C100E5" w:rsidRDefault="00A817CF" w:rsidP="00A817CF">
      <w:pPr>
        <w:spacing w:line="260" w:lineRule="exact"/>
        <w:ind w:left="4320" w:firstLine="720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Ponudnik: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:rsidR="00B37BF3" w:rsidRPr="002935D6" w:rsidRDefault="00A02D42" w:rsidP="00A02D42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803C46">
      <w:headerReference w:type="default" r:id="rId6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5D9" w:rsidRPr="00AC1C94" w:rsidRDefault="00B705D9" w:rsidP="00423ECF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ED1496">
      <w:rPr>
        <w:rFonts w:ascii="Arial" w:eastAsia="Arial Unicode MS" w:hAnsi="Arial" w:cs="Arial"/>
        <w:kern w:val="1"/>
        <w:sz w:val="16"/>
        <w:szCs w:val="16"/>
      </w:rPr>
      <w:t>c</w:t>
    </w:r>
    <w:r>
      <w:rPr>
        <w:rFonts w:ascii="Arial" w:eastAsia="Arial Unicode MS" w:hAnsi="Arial" w:cs="Arial"/>
        <w:kern w:val="1"/>
        <w:sz w:val="16"/>
        <w:szCs w:val="16"/>
      </w:rPr>
      <w:t xml:space="preserve"> </w:t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 w:rsidR="00A817CF">
      <w:rPr>
        <w:rFonts w:ascii="Arial" w:eastAsia="Arial Unicode MS" w:hAnsi="Arial" w:cs="Arial"/>
        <w:kern w:val="1"/>
        <w:sz w:val="16"/>
        <w:szCs w:val="16"/>
      </w:rPr>
      <w:tab/>
    </w:r>
    <w:r>
      <w:rPr>
        <w:rFonts w:ascii="Arial" w:eastAsia="Arial Unicode MS" w:hAnsi="Arial" w:cs="Arial"/>
        <w:kern w:val="1"/>
        <w:sz w:val="16"/>
        <w:szCs w:val="16"/>
      </w:rPr>
      <w:t>Seznam kadrov</w:t>
    </w:r>
    <w:r w:rsidR="00880CDE">
      <w:rPr>
        <w:rFonts w:ascii="Arial" w:eastAsia="Arial Unicode MS" w:hAnsi="Arial" w:cs="Arial"/>
        <w:kern w:val="1"/>
        <w:sz w:val="16"/>
        <w:szCs w:val="16"/>
      </w:rPr>
      <w:t xml:space="preserve"> za sklop </w:t>
    </w:r>
    <w:r w:rsidR="00ED1496">
      <w:rPr>
        <w:rFonts w:ascii="Arial" w:eastAsia="Arial Unicode MS" w:hAnsi="Arial" w:cs="Arial"/>
        <w:kern w:val="1"/>
        <w:sz w:val="16"/>
        <w:szCs w:val="1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CF"/>
    <w:rsid w:val="000118DA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45395"/>
    <w:rsid w:val="005C2B80"/>
    <w:rsid w:val="00611931"/>
    <w:rsid w:val="00631ED3"/>
    <w:rsid w:val="00803C46"/>
    <w:rsid w:val="00874DDD"/>
    <w:rsid w:val="00880CDE"/>
    <w:rsid w:val="00887BF5"/>
    <w:rsid w:val="00A02D42"/>
    <w:rsid w:val="00A817CF"/>
    <w:rsid w:val="00AB2E3B"/>
    <w:rsid w:val="00AC1C94"/>
    <w:rsid w:val="00B37BF3"/>
    <w:rsid w:val="00B705D9"/>
    <w:rsid w:val="00C822C2"/>
    <w:rsid w:val="00D930C9"/>
    <w:rsid w:val="00E16164"/>
    <w:rsid w:val="00EB789A"/>
    <w:rsid w:val="00ED1496"/>
    <w:rsid w:val="00F24E2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CD739"/>
  <w15:docId w15:val="{5D9308AD-0F5A-4710-BAFF-5979818E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AD33041B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Polona Havliček</cp:lastModifiedBy>
  <cp:revision>4</cp:revision>
  <dcterms:created xsi:type="dcterms:W3CDTF">2023-03-29T09:35:00Z</dcterms:created>
  <dcterms:modified xsi:type="dcterms:W3CDTF">2023-04-25T08:49:00Z</dcterms:modified>
</cp:coreProperties>
</file>